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A4B" w:rsidRDefault="00692A4B" w:rsidP="00692A4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PLUMPTRE</w:t>
      </w:r>
      <w:r>
        <w:rPr>
          <w:rStyle w:val="Hyperlink"/>
          <w:u w:val="none"/>
        </w:rPr>
        <w:t xml:space="preserve">       (fl.1471)</w:t>
      </w:r>
    </w:p>
    <w:p w:rsidR="00692A4B" w:rsidRDefault="00692A4B" w:rsidP="00692A4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Sulkholme</w:t>
      </w:r>
      <w:proofErr w:type="spellEnd"/>
      <w:r>
        <w:rPr>
          <w:rStyle w:val="Hyperlink"/>
          <w:u w:val="none"/>
        </w:rPr>
        <w:t>, Nottinghamshire.</w:t>
      </w:r>
    </w:p>
    <w:p w:rsidR="00692A4B" w:rsidRDefault="00692A4B" w:rsidP="00692A4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92A4B" w:rsidRDefault="00692A4B" w:rsidP="00692A4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92A4B" w:rsidRDefault="00692A4B" w:rsidP="00692A4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Jan.1471</w:t>
      </w:r>
      <w:r>
        <w:rPr>
          <w:rStyle w:val="Hyperlink"/>
          <w:u w:val="none"/>
        </w:rPr>
        <w:tab/>
        <w:t xml:space="preserve">He was a witness when John </w:t>
      </w:r>
      <w:proofErr w:type="gramStart"/>
      <w:r>
        <w:rPr>
          <w:rStyle w:val="Hyperlink"/>
          <w:u w:val="none"/>
        </w:rPr>
        <w:t>Crane(</w:t>
      </w:r>
      <w:proofErr w:type="gramEnd"/>
      <w:r>
        <w:rPr>
          <w:rStyle w:val="Hyperlink"/>
          <w:u w:val="none"/>
        </w:rPr>
        <w:t>q.v.) gave all of his property</w:t>
      </w:r>
    </w:p>
    <w:p w:rsidR="00692A4B" w:rsidRDefault="00692A4B" w:rsidP="00692A4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 xml:space="preserve">in  </w:t>
      </w:r>
      <w:proofErr w:type="spellStart"/>
      <w:r>
        <w:rPr>
          <w:rStyle w:val="Hyperlink"/>
          <w:u w:val="none"/>
        </w:rPr>
        <w:t>Sulkholme</w:t>
      </w:r>
      <w:proofErr w:type="spellEnd"/>
      <w:proofErr w:type="gramEnd"/>
      <w:r>
        <w:rPr>
          <w:rStyle w:val="Hyperlink"/>
          <w:u w:val="none"/>
        </w:rPr>
        <w:t>, to William Crane(q.v.) and others.</w:t>
      </w:r>
    </w:p>
    <w:p w:rsidR="00692A4B" w:rsidRDefault="00692A4B" w:rsidP="00692A4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ref.DD/P/CD/36)</w:t>
      </w:r>
    </w:p>
    <w:p w:rsidR="00692A4B" w:rsidRDefault="00692A4B" w:rsidP="00692A4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692A4B" w:rsidRDefault="00692A4B" w:rsidP="00692A4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692A4B" w:rsidP="00692A4B">
      <w:pPr>
        <w:pStyle w:val="NoSpacing"/>
      </w:pPr>
      <w:r>
        <w:rPr>
          <w:rStyle w:val="Hyperlink"/>
          <w:u w:val="none"/>
        </w:rPr>
        <w:t>3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A4B" w:rsidRDefault="00692A4B" w:rsidP="00920DE3">
      <w:pPr>
        <w:spacing w:after="0" w:line="240" w:lineRule="auto"/>
      </w:pPr>
      <w:r>
        <w:separator/>
      </w:r>
    </w:p>
  </w:endnote>
  <w:endnote w:type="continuationSeparator" w:id="0">
    <w:p w:rsidR="00692A4B" w:rsidRDefault="00692A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A4B" w:rsidRDefault="00692A4B" w:rsidP="00920DE3">
      <w:pPr>
        <w:spacing w:after="0" w:line="240" w:lineRule="auto"/>
      </w:pPr>
      <w:r>
        <w:separator/>
      </w:r>
    </w:p>
  </w:footnote>
  <w:footnote w:type="continuationSeparator" w:id="0">
    <w:p w:rsidR="00692A4B" w:rsidRDefault="00692A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A4B"/>
    <w:rsid w:val="00120749"/>
    <w:rsid w:val="00624CAE"/>
    <w:rsid w:val="00692A4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92A4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92A4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2015-03-07T21:47:00Z</dcterms:created>
  <dcterms:modified xsi:type="dcterms:W3CDTF">2015-03-07T21:48:00Z</dcterms:modified>
</cp:coreProperties>
</file>